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86f3b31" w14:textId="86f3b31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135B0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C149B0">
        <w:t>27</w:t>
      </w:r>
      <w:r w:rsidR="00080441">
        <w:t xml:space="preserve">. </w:t>
      </w:r>
      <w:r w:rsidR="008975C9">
        <w:t>studenog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A3255C" w:rsidR="00C055A2">
        <w:t>KALUNA j.d.o.o. za savjetodavne usluge, Bibinje, Put Mira 20 A, OIB: 96266185047</w:t>
      </w:r>
      <w:r w:rsidRPr="00A75398" w:rsidR="00C055A2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8975C9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8975C9">
        <w:t>9,30</w:t>
      </w:r>
      <w:r w:rsidR="00040095">
        <w:t xml:space="preserve"> </w:t>
      </w:r>
      <w:r w:rsidRPr="00A75398">
        <w:t>sati</w:t>
      </w:r>
      <w:r w:rsidRPr="00A75398" w:rsidR="00A966E9">
        <w:t>.</w:t>
      </w:r>
      <w:r w:rsidR="00983A0D">
        <w:t xml:space="preserve"> </w:t>
      </w:r>
    </w:p>
    <w:p w:rsidRPr="00A75398" w:rsidR="000C5F91" w:rsidP="00123B79" w:rsidRDefault="00123B79">
      <w:r w:rsidRPr="00A75398">
        <w:t xml:space="preserve">    </w:t>
      </w:r>
    </w:p>
    <w:p w:rsidRPr="00A75398" w:rsidR="00040095" w:rsidP="00040095" w:rsidRDefault="00040095">
      <w:pPr>
        <w:jc w:val="both"/>
      </w:pPr>
      <w:r w:rsidRPr="00A75398">
        <w:t>Utvrđuje se da su na ročište pristupili:</w:t>
      </w:r>
    </w:p>
    <w:p w:rsidRPr="00A75398" w:rsidR="00040095" w:rsidP="00040095" w:rsidRDefault="00040095">
      <w:r w:rsidRPr="00A75398">
        <w:t xml:space="preserve">     </w:t>
      </w:r>
    </w:p>
    <w:p w:rsidR="00040095" w:rsidP="00040095" w:rsidRDefault="00040095">
      <w:pPr>
        <w:jc w:val="both"/>
      </w:pPr>
      <w:r w:rsidRPr="00A75398">
        <w:t>-</w:t>
      </w:r>
      <w:r w:rsidRPr="00A75398">
        <w:tab/>
      </w:r>
      <w:r w:rsidRPr="00632F3B">
        <w:t xml:space="preserve">za dužnika: </w:t>
      </w:r>
      <w:r w:rsidR="001924AC">
        <w:t xml:space="preserve">nitko, dostava poziva uredna </w:t>
      </w:r>
    </w:p>
    <w:p w:rsidR="00080441" w:rsidP="00040095" w:rsidRDefault="00080441">
      <w:pPr>
        <w:jc w:val="both"/>
      </w:pPr>
    </w:p>
    <w:p w:rsidR="00080441" w:rsidP="00CB32F8" w:rsidRDefault="005D11DA">
      <w:pPr>
        <w:pStyle w:val="Odlomakpopisa"/>
        <w:numPr>
          <w:ilvl w:val="0"/>
          <w:numId w:val="7"/>
        </w:numPr>
        <w:ind w:hanging="720"/>
        <w:jc w:val="both"/>
      </w:pPr>
      <w:r>
        <w:t xml:space="preserve">za predlagatelja: </w:t>
      </w:r>
      <w:r w:rsidR="000413A7">
        <w:t>nitko, uredno pozvan</w:t>
      </w:r>
    </w:p>
    <w:p w:rsidR="00960C82" w:rsidP="00960C82" w:rsidRDefault="00960C82">
      <w:pPr>
        <w:pStyle w:val="Odlomakpopisa"/>
        <w:jc w:val="both"/>
      </w:pPr>
    </w:p>
    <w:p w:rsidR="00C149B0" w:rsidP="00C149B0" w:rsidRDefault="001924AC">
      <w:pPr>
        <w:jc w:val="both"/>
      </w:pPr>
      <w:r>
        <w:t xml:space="preserve">Konstatira se da je dana 26. studenog 2020. zaprimljen podnesak </w:t>
      </w:r>
      <w:proofErr w:type="spellStart"/>
      <w:r>
        <w:t>zz</w:t>
      </w:r>
      <w:proofErr w:type="spellEnd"/>
      <w:r>
        <w:t xml:space="preserve"> dužnika kojim </w:t>
      </w:r>
      <w:r w:rsidR="000413A7">
        <w:t xml:space="preserve">ista </w:t>
      </w:r>
      <w:r>
        <w:t xml:space="preserve">moli odgodu </w:t>
      </w:r>
      <w:r w:rsidR="000413A7">
        <w:t xml:space="preserve">današnjeg </w:t>
      </w:r>
      <w:r>
        <w:t xml:space="preserve">ročišta zbog određene </w:t>
      </w:r>
      <w:r w:rsidR="000413A7">
        <w:t xml:space="preserve">joj </w:t>
      </w:r>
      <w:r>
        <w:t xml:space="preserve">mjere samoizolacije </w:t>
      </w:r>
      <w:r w:rsidR="000413A7">
        <w:t xml:space="preserve">u vezi virusa </w:t>
      </w:r>
      <w:r>
        <w:t>COVID-19.</w:t>
      </w:r>
    </w:p>
    <w:p w:rsidR="003926B2" w:rsidP="00C149B0" w:rsidRDefault="003926B2">
      <w:pPr>
        <w:jc w:val="both"/>
      </w:pPr>
    </w:p>
    <w:p w:rsidRPr="00A75398" w:rsidR="00C149B0" w:rsidP="00C149B0" w:rsidRDefault="00C149B0">
      <w:pPr>
        <w:jc w:val="both"/>
      </w:pPr>
      <w:r w:rsidRPr="00A75398">
        <w:t xml:space="preserve">Sud donosi </w:t>
      </w:r>
    </w:p>
    <w:p w:rsidRPr="00A75398" w:rsidR="00C149B0" w:rsidP="00C149B0" w:rsidRDefault="00C149B0">
      <w:pPr>
        <w:jc w:val="both"/>
      </w:pPr>
    </w:p>
    <w:p w:rsidRPr="00A75398" w:rsidR="00C149B0" w:rsidP="00C149B0" w:rsidRDefault="00C149B0">
      <w:pPr>
        <w:jc w:val="center"/>
      </w:pPr>
      <w:r w:rsidRPr="00A75398">
        <w:t xml:space="preserve">r j e š e nj e </w:t>
      </w:r>
    </w:p>
    <w:p w:rsidRPr="00A75398" w:rsidR="00C149B0" w:rsidP="00C149B0" w:rsidRDefault="00C149B0">
      <w:pPr>
        <w:jc w:val="center"/>
      </w:pPr>
    </w:p>
    <w:p w:rsidRPr="00A75398" w:rsidR="00C149B0" w:rsidP="00C149B0" w:rsidRDefault="00C149B0">
      <w:pPr>
        <w:jc w:val="both"/>
      </w:pPr>
      <w:r>
        <w:t>Današnje ročište se odgađa, a sljedeće se zakazuje</w:t>
      </w:r>
      <w:r w:rsidR="003926B2">
        <w:t xml:space="preserve"> za dan </w:t>
      </w:r>
      <w:r w:rsidR="000413A7">
        <w:t>26. siječnja 2021. u 9,00</w:t>
      </w:r>
      <w:r>
        <w:t xml:space="preserve"> sati, sudnica 14/I, </w:t>
      </w:r>
      <w:r w:rsidR="000413A7">
        <w:t xml:space="preserve">na koje ročište će se </w:t>
      </w:r>
      <w:proofErr w:type="spellStart"/>
      <w:r w:rsidR="000413A7">
        <w:t>zz</w:t>
      </w:r>
      <w:proofErr w:type="spellEnd"/>
      <w:r w:rsidR="000413A7">
        <w:t xml:space="preserve"> dužnika i predlagatelj pozvati dostavom ovog ročišnog zapisnika</w:t>
      </w:r>
      <w:r>
        <w:t xml:space="preserve">. </w:t>
      </w:r>
    </w:p>
    <w:p w:rsidRPr="00A75398" w:rsidR="00C149B0" w:rsidP="00C149B0" w:rsidRDefault="00C149B0">
      <w:pPr>
        <w:jc w:val="both"/>
      </w:pPr>
    </w:p>
    <w:p w:rsidRPr="00A75398" w:rsidR="00C149B0" w:rsidP="00C149B0" w:rsidRDefault="00C149B0">
      <w:pPr>
        <w:jc w:val="both"/>
      </w:pPr>
    </w:p>
    <w:p w:rsidRPr="00A75398" w:rsidR="00C149B0" w:rsidP="00C149B0" w:rsidRDefault="00C149B0">
      <w:pPr>
        <w:jc w:val="center"/>
      </w:pPr>
      <w:r w:rsidRPr="00A75398">
        <w:t xml:space="preserve">Dovršeno u </w:t>
      </w:r>
      <w:r w:rsidR="000413A7">
        <w:t>9,35</w:t>
      </w:r>
      <w:r w:rsidRPr="00A75398">
        <w:t xml:space="preserve"> sati.</w:t>
      </w:r>
    </w:p>
    <w:p w:rsidRPr="00A75398" w:rsidR="00C149B0" w:rsidP="00C149B0" w:rsidRDefault="00C149B0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C149B0" w:rsidP="00C149B0" w:rsidRDefault="00C149B0">
      <w:pPr>
        <w:jc w:val="both"/>
      </w:pPr>
    </w:p>
    <w:p w:rsidRPr="00A75398" w:rsidR="00C149B0" w:rsidP="00C149B0" w:rsidRDefault="00C149B0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C149B0" w:rsidP="00C149B0" w:rsidRDefault="00C149B0">
      <w:pPr>
        <w:jc w:val="both"/>
      </w:pPr>
    </w:p>
    <w:p w:rsidRPr="00A75398" w:rsidR="00C149B0" w:rsidP="00C149B0" w:rsidRDefault="00C149B0">
      <w:pPr>
        <w:jc w:val="both"/>
      </w:pPr>
    </w:p>
    <w:p w:rsidRPr="00A75398" w:rsidR="00C149B0" w:rsidP="00C149B0" w:rsidRDefault="00C149B0">
      <w:pPr>
        <w:ind w:left="2832" w:firstLine="708"/>
      </w:pPr>
    </w:p>
    <w:p w:rsidR="00C149B0" w:rsidP="00C149B0" w:rsidRDefault="00C149B0">
      <w:pPr>
        <w:ind w:left="2832" w:firstLine="708"/>
        <w:jc w:val="both"/>
      </w:pPr>
      <w:r w:rsidRPr="00A75398">
        <w:t>Zapisničar</w:t>
      </w:r>
      <w:r w:rsidRPr="00A75398">
        <w:tab/>
      </w:r>
      <w:r w:rsidR="00887CEC">
        <w:t xml:space="preserve">                                   </w:t>
      </w:r>
    </w:p>
    <w:p w:rsidR="00C149B0" w:rsidP="00C149B0" w:rsidRDefault="00C149B0">
      <w:pPr>
        <w:jc w:val="both"/>
      </w:pPr>
    </w:p>
    <w:p w:rsidR="00C149B0" w:rsidP="00C149B0" w:rsidRDefault="00C149B0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Pr="00A75398" w:rsidR="003F2D68" w:rsidP="00F778DE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8D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C208A8" w:rsidP="00C208A8" w:rsidRDefault="00384512">
    <w:pPr>
      <w:pStyle w:val="Zaglavlje"/>
      <w:jc w:val="right"/>
    </w:pPr>
    <w:r>
      <w:t>Poslovni broj: 2 St-</w:t>
    </w:r>
    <w:r w:rsidR="00C055A2">
      <w:t>140</w:t>
    </w:r>
    <w:r w:rsidR="002A0011">
      <w:t>/</w:t>
    </w:r>
    <w:r w:rsidR="00C208A8">
      <w:t>2020-</w:t>
    </w:r>
    <w:r w:rsidR="008975C9">
      <w:t>32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C055A2">
      <w:t>140</w:t>
    </w:r>
    <w:r w:rsidR="006E65D1">
      <w:t>/2020-</w:t>
    </w:r>
    <w:r w:rsidR="008975C9">
      <w:t>32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645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0095"/>
    <w:rsid w:val="000413A7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80441"/>
    <w:rsid w:val="00080AC7"/>
    <w:rsid w:val="000A0E6E"/>
    <w:rsid w:val="000A3F9F"/>
    <w:rsid w:val="000A61DE"/>
    <w:rsid w:val="000B4247"/>
    <w:rsid w:val="000B5A05"/>
    <w:rsid w:val="000C0BF3"/>
    <w:rsid w:val="000C23B2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24AC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419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879A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4DF3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26B2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3F70E0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2DC2"/>
    <w:rsid w:val="004353EF"/>
    <w:rsid w:val="004579EC"/>
    <w:rsid w:val="00460820"/>
    <w:rsid w:val="00465349"/>
    <w:rsid w:val="00471128"/>
    <w:rsid w:val="00471E99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11DA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1973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460E"/>
    <w:rsid w:val="00856DFD"/>
    <w:rsid w:val="008570A7"/>
    <w:rsid w:val="00866AAF"/>
    <w:rsid w:val="00870470"/>
    <w:rsid w:val="00887CEC"/>
    <w:rsid w:val="00890A5B"/>
    <w:rsid w:val="00890B1D"/>
    <w:rsid w:val="0089180E"/>
    <w:rsid w:val="00892C55"/>
    <w:rsid w:val="0089425F"/>
    <w:rsid w:val="008975C9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34B2"/>
    <w:rsid w:val="00946A60"/>
    <w:rsid w:val="00952A06"/>
    <w:rsid w:val="0095475A"/>
    <w:rsid w:val="00955DAD"/>
    <w:rsid w:val="00957933"/>
    <w:rsid w:val="00960C82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28A1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543D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55A2"/>
    <w:rsid w:val="00C07402"/>
    <w:rsid w:val="00C11822"/>
    <w:rsid w:val="00C149B0"/>
    <w:rsid w:val="00C208A8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D37D7"/>
    <w:rsid w:val="00CD6A3B"/>
    <w:rsid w:val="00CE0B86"/>
    <w:rsid w:val="00CF79AD"/>
    <w:rsid w:val="00D0450A"/>
    <w:rsid w:val="00D1017A"/>
    <w:rsid w:val="00D12AFE"/>
    <w:rsid w:val="00D135B0"/>
    <w:rsid w:val="00D14C59"/>
    <w:rsid w:val="00D1714E"/>
    <w:rsid w:val="00D221FA"/>
    <w:rsid w:val="00D25694"/>
    <w:rsid w:val="00D26F57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0D88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5356"/>
    <w:rsid w:val="00DD6FA0"/>
    <w:rsid w:val="00DE432F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3DFA"/>
    <w:rsid w:val="00EC65A5"/>
    <w:rsid w:val="00ED18B4"/>
    <w:rsid w:val="00ED65F9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8DE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2802"/>
    <w:rsid w:val="00FC493A"/>
    <w:rsid w:val="00FC54BA"/>
    <w:rsid w:val="00FC5F59"/>
    <w:rsid w:val="00FD215B"/>
    <w:rsid w:val="00FD7EEE"/>
    <w:rsid w:val="00FE31C6"/>
    <w:rsid w:val="00FE355E"/>
    <w:rsid w:val="00FE5BD0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45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F778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78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78D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78D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78D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7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7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2020.</izvorni_sadrzaj>
    <derivirana_varijabla naziv="DomainObject.StvarniPocetakDatum_1">27. studenog 2020.</derivirana_varijabla>
  </DomainObject.StvarniPocetakDatum>
  <DomainObject.StvarniZavrsetakDatum>
    <izvorni_sadrzaj>27. studenog 2020.</izvorni_sadrzaj>
    <derivirana_varijabla naziv="DomainObject.StvarniZavrsetakDatum_1">27. studenog 2020.</derivirana_varijabla>
  </DomainObject.StvarniZavrsetakDatum>
  <DomainObject.PlaniraniZavrsetakDatum>
    <izvorni_sadrzaj>27. studenog 2020.</izvorni_sadrzaj>
    <derivirana_varijabla naziv="DomainObject.PlaniraniZavrsetakDatum_1">27. studenog 2020.</derivirana_varijabla>
  </DomainObject.PlaniraniZavrsetakDatum>
  <DomainObject.PlaniraniPocetakDatum>
    <izvorni_sadrzaj>27. studenog 2020.</izvorni_sadrzaj>
    <derivirana_varijabla naziv="DomainObject.PlaniraniPocetakDatum_1">27. studenog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2020.</izvorni_sadrzaj>
    <derivirana_varijabla naziv="DomainObject.Zapisnik.DatumKreiranja_1">27.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St-140/2020-19</izvorni_sadrzaj>
    <derivirana_varijabla naziv="DomainObject.Zapisnik.Oznaka_1">St-140/2020-19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2020.</izvorni_sadrzaj>
    <derivirana_varijabla naziv="DomainObject.Predmet.DatumOsnivanja_1">20.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St-140/2020</izvorni_sadrzaj>
    <derivirana_varijabla naziv="DomainObject.Predmet.OznakaBroj_1">St-140/2020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 zastupanog po punomoćniku Ivana Vidović</izvorni_sadrzaj>
    <derivirana_varijabla naziv="DomainObject.Predmet.ProtustrankaFormated_1">  KALUNA j.d.o.o. za savjetodavne usluge zastupanog po punomoćniku Ivana Vidović</derivirana_varijabla>
  </DomainObject.Predmet.ProtustrankaFormated>
  <DomainObject.Predmet.ProtustrankaFormatedOIB>
    <izvorni_sadrzaj>  KALUNA j.d.o.o. za savjetodavne usluge, OIB 96266185047 zastupanog po punomoćniku Ivana Vidović</izvorni_sadrzaj>
    <derivirana_varijabla naziv="DomainObject.Predmet.ProtustrankaFormatedOIB_1">  KALUNA j.d.o.o. za savjetodavne usluge, OIB 96266185047 zastupanog po punomoćniku Ivana Vidović</derivirana_varijabla>
  </DomainObject.Predmet.ProtustrankaFormatedOIB>
  <DomainObject.Predmet.ProtustrankaFormatedWithAdress>
    <izvorni_sadrzaj> KALUNA j.d.o.o. za savjetodavne usluge, Put Mira 20 A, 23205 Bibinje zastupanog po punomoćniku Ivana Vidović</izvorni_sadrzaj>
    <derivirana_varijabla naziv="DomainObject.Predmet.ProtustrankaFormatedWithAdress_1"> KALUNA j.d.o.o. za savjetodavne usluge, Put Mira 20 A, 23205 Bibinje zastupanog po punomoćniku Ivana Vidović</derivirana_varijabla>
  </DomainObject.Predmet.ProtustrankaFormatedWithAdress>
  <DomainObject.Predmet.ProtustrankaFormatedWithAdressOIB>
    <izvorni_sadrzaj> KALUNA j.d.o.o. za savjetodavne usluge, OIB 96266185047, Put Mira 20 A, 23205 Bibinje zastupanog po punomoćniku Ivana Vidović</izvorni_sadrzaj>
    <derivirana_varijabla naziv="DomainObject.Predmet.ProtustrankaFormatedWithAdressOIB_1"> KALUNA j.d.o.o. za savjetodavne usluge, OIB 96266185047, Put Mira 20 A, 23205 Bibinje zastupanog po punomoćniku Ivana Vidović</derivirana_varijabla>
  </DomainObject.Predmet.ProtustrankaFormatedWithAdressOIB>
  <DomainObject.Predmet.ProtustrankaWithAdress>
    <izvorni_sadrzaj>KALUNA j.d.o.o. za savjetodavne usluge Put Mira 20 A, 23205 Bibinje</izvorni_sadrzaj>
    <derivirana_varijabla naziv="DomainObject.Predmet.ProtustrankaWithAdress_1">KALUNA j.d.o.o. za savjetodavne usluge Put Mira 20 A, 23205 Bibinje</derivirana_varijabla>
  </DomainObject.Predmet.ProtustrankaWithAdress>
  <DomainObject.Predmet.ProtustrankaWithAdressOIB>
    <izvorni_sadrzaj>KALUNA j.d.o.o. za savjetodavne usluge, OIB 96266185047, Put Mira 20 A, 23205 Bibinje</izvorni_sadrzaj>
    <derivirana_varijabla naziv="DomainObject.Predmet.ProtustrankaWithAdressOIB_1">KALUNA j.d.o.o. za savjetodavne usluge, OIB 96266185047, Put Mira 20 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KALUNA j.d.o.o. za savjetodavne usluge zastupanog po punomoćniku Ivana Vidović</item>
    </izvorni_sadrzaj>
    <derivirana_varijabla naziv="DomainObject.Predmet.ProtuStrankaListFormated_1">
      <item>KALUNA j.d.o.o. za savjetodavne usluge zastupanog po punomoćniku Ivana Vidović</item>
    </derivirana_varijabla>
  </DomainObject.Predmet.ProtuStrankaListFormated>
  <DomainObject.Predmet.ProtuStrankaListFormatedOIB>
    <izvorni_sadrzaj>
      <item>KALUNA j.d.o.o. za savjetodavne usluge, OIB 96266185047 zastupanog po punomoćniku Ivana Vidović</item>
    </izvorni_sadrzaj>
    <derivirana_varijabla naziv="DomainObject.Predmet.ProtuStrankaListFormatedOIB_1">
      <item>KALUNA j.d.o.o. za savjetodavne usluge, OIB 96266185047 zastupanog po punomoćniku Ivana Vidović</item>
    </derivirana_varijabla>
  </DomainObject.Predmet.ProtuStrankaListFormatedOIB>
  <DomainObject.Predmet.ProtuStrankaListFormatedWithAdress>
    <izvorni_sadrzaj>
      <item>KALUNA j.d.o.o. za savjetodavne usluge, Put Mira 20 A, 23205 Bibinje zastupanog po punomoćniku Ivana Vidović</item>
    </izvorni_sadrzaj>
    <derivirana_varijabla naziv="DomainObject.Predmet.ProtuStrankaListFormatedWithAdress_1">
      <item>KALUNA j.d.o.o. za savjetodavne usluge, Put Mira 20 A, 23205 Bibinje zastupanog po punomoćniku Ivana Vidović</item>
    </derivirana_varijabla>
  </DomainObject.Predmet.ProtuStrankaListFormatedWithAdress>
  <DomainObject.Predmet.ProtuStrankaListFormatedWithAdressOIB>
    <izvorni_sadrzaj>
      <item>KALUNA j.d.o.o. za savjetodavne usluge, OIB 96266185047, Put Mira 20 A, 23205 Bibinje zastupanog po punomoćniku Ivana Vidović</item>
    </izvorni_sadrzaj>
    <derivirana_varijabla naziv="DomainObject.Predmet.ProtuStrankaListFormatedWithAdressOIB_1">
      <item>KALUNA j.d.o.o. za savjetodavne usluge, OIB 96266185047, Put Mira 20 A, 23205 Bibinje zastupanog po punomoćniku Ivana Vidović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>
      <item>Ivana Vidović punomoćnica sudionika u postupku KALUNA j.d.o.o. za savjetodavne usluge</item>
    </izvorni_sadrzaj>
    <derivirana_varijabla naziv="DomainObject.Predmet.OstaliListFormated_1">
      <item>Ivana Vidović punomoćnica sudionika u postupku KALUNA j.d.o.o. za savjetodavne usluge</item>
    </derivirana_varijabla>
  </DomainObject.Predmet.OstaliListFormated>
  <DomainObject.Predmet.OstaliListFormatedOIB>
    <izvorni_sadrzaj>
      <item>Ivana Vidović, OIB 93214771339 punomoćnica sudionika u postupku KALUNA j.d.o.o. za savjetodavne usluge</item>
    </izvorni_sadrzaj>
    <derivirana_varijabla naziv="DomainObject.Predmet.OstaliListFormatedOIB_1">
      <item>Ivana Vidović, OIB 93214771339 punomoćnica sudionika u postupku KALUNA j.d.o.o. za savjetodavne usluge</item>
    </derivirana_varijabla>
  </DomainObject.Predmet.OstaliListFormatedOIB>
  <DomainObject.Predmet.OstaliListFormatedWithAdress>
    <izvorni_sadrzaj>
      <item>Ivana Vidović, Ante Starčevića 9, 23210 Turanj punomoćnica sudionika u postupku KALUNA j.d.o.o. za savjetodavne usluge</item>
    </izvorni_sadrzaj>
    <derivirana_varijabla naziv="DomainObject.Predmet.OstaliListFormatedWithAdress_1">
      <item>Ivana Vidović, Ante Starčevića 9, 23210 Turanj punomoćnica sudionika u postupku KALUNA j.d.o.o. za savjetodavne usluge</item>
    </derivirana_varijabla>
  </DomainObject.Predmet.OstaliListFormatedWithAdress>
  <DomainObject.Predmet.OstaliListFormatedWithAdressOIB>
    <izvorni_sadrzaj>
      <item>Ivana Vidović, OIB 93214771339, Ante Starčevića 9, 23210 Turanj punomoćnica sudionika u postupku KALUNA j.d.o.o. za savjetodavne usluge</item>
    </izvorni_sadrzaj>
    <derivirana_varijabla naziv="DomainObject.Predmet.OstaliListFormatedWithAdressOIB_1">
      <item>Ivana Vidović, OIB 93214771339, Ante Starčevića 9, 23210 Turanj punomoćnica sudionika u postupku KALUNA j.d.o.o. za savjetodavne usluge</item>
    </derivirana_varijabla>
  </DomainObject.Predmet.OstaliListFormatedWithAdressOIB>
  <DomainObject.Predmet.OstaliListNazivFormated>
    <izvorni_sadrzaj>
      <item>Ivana Vidović</item>
    </izvorni_sadrzaj>
    <derivirana_varijabla naziv="DomainObject.Predmet.OstaliListNazivFormated_1">
      <item>Ivana Vidović</item>
    </derivirana_varijabla>
  </DomainObject.Predmet.OstaliListNazivFormated>
  <DomainObject.Predmet.OstaliListNazivFormatedOIB>
    <izvorni_sadrzaj>
      <item>Ivana Vidović, OIB 93214771339</item>
    </izvorni_sadrzaj>
    <derivirana_varijabla naziv="DomainObject.Predmet.OstaliListNazivFormatedOIB_1">
      <item>Ivana Vidović, OIB 93214771339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2020.</izvorni_sadrzaj>
    <derivirana_varijabla naziv="DomainObject.Datum_1">27. studenog 2020.</derivirana_varijabla>
  </DomainObject.Datum>
  <DomainObject.PoslovniBrojDokumenta>
    <izvorni_sadrzaj>St-140/2020-19</izvorni_sadrzaj>
    <derivirana_varijabla naziv="DomainObject.PoslovniBrojDokumenta_1">St-140/2020-19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KALUNA j.d.o.o. za savjetodavne usluge, OIB 96266185047, Put Mira 20 A, 23205 Bibinje</izvorni_sadrzaj>
    <derivirana_varijabla naziv="DomainObject.Predmet.ProtustrankaIDrugiAdressOIB_1">KALUNA j.d.o.o. za savjetodavne usluge, OIB 96266185047, Put Mira 20 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KALUNA j.d.o.o. za savjetodavne usluge</item>
      <item>Financijska agencija</item>
      <item>Ivana Vidović</item>
    </izvorni_sadrzaj>
    <derivirana_varijabla naziv="DomainObject.Predmet.SudioniciListNaziv_1">
      <item>KALUNA j.d.o.o. za savjetodavne usluge</item>
      <item>Financijska agencija</item>
      <item>Ivana Vidović</item>
    </derivirana_varijabla>
  </DomainObject.Predmet.SudioniciListNaziv>
  <DomainObject.Predmet.SudioniciListAdressOIB>
    <izvorni_sadrzaj>
      <item>KALUNA j.d.o.o. za savjetodavne usluge, OIB 96266185047, Put Mira 20 A,23205 Bibinje</item>
      <item>Financijska agencija, OIB 85821130368, IVANA DANILA 4,23000 Zadar</item>
      <item>Ivana Vidović, OIB 93214771339, Ante Starčevića 9,23210 Turanj</item>
    </izvorni_sadrzaj>
    <derivirana_varijabla naziv="DomainObject.Predmet.SudioniciListAdressOIB_1">
      <item>KALUNA j.d.o.o. za savjetodavne usluge, OIB 96266185047, Put Mira 20 A,23205 Bibinje</item>
      <item>Financijska agencija, OIB 85821130368, IVANA DANILA 4,23000 Zadar</item>
      <item>Ivana Vidović, OIB 93214771339, Ante Starčevića 9,23210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96266185047</item>
      <item>, OIB 85821130368</item>
      <item>, OIB 93214771339</item>
    </izvorni_sadrzaj>
    <derivirana_varijabla naziv="DomainObject.Predmet.SudioniciListNazivOIB_1">
      <item>, OIB 96266185047</item>
      <item>, OIB 85821130368</item>
      <item>, OIB 93214771339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2020.</izvorni_sadrzaj>
    <derivirana_varijabla naziv="DomainObject.Predmet.DatumPocetkaProcesa_1">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0BE77-59A9-4313-A157-8B427311D8A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162</properties:Words>
  <properties:Characters>841</properties:Characters>
  <properties:Lines>50</properties:Lines>
  <properties:Paragraphs>16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2020-11-26T08:17:00Z</dcterms:created>
  <dc:creator>Ardena Bajlo</dc:creator>
  <cp:lastModifiedBy>Kristina Njegovan</cp:lastModifiedBy>
  <cp:lastPrinted>2020-07-29T06:25:00Z</cp:lastPrinted>
  <dcterms:modified xmlns:xsi="http://www.w3.org/2001/XMLSchema-instance" xsi:type="dcterms:W3CDTF">2020-11-27T13:50:00Z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St-140/2020-19 / Zapisnik - Ročište radi rasprave o uvjetima za otvaranje steč. post. (St-140-20 - KALUNA j.d.o.o. 27.11.2020..docx)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